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CC8F5" w14:textId="0A118CEC" w:rsidR="00E01CF0" w:rsidRPr="00B94CBB" w:rsidRDefault="00FC522B" w:rsidP="00A24B85">
      <w:pPr>
        <w:rPr>
          <w:lang w:val="ro-RO"/>
        </w:rPr>
      </w:pPr>
      <w:r w:rsidRPr="00B94CBB">
        <w:rPr>
          <w:lang w:val="ro-RO"/>
        </w:rPr>
        <w:t xml:space="preserve">Anexa </w:t>
      </w:r>
      <w:r w:rsidR="0063794C">
        <w:rPr>
          <w:lang w:val="ro-RO"/>
        </w:rPr>
        <w:t>10</w:t>
      </w:r>
      <w:r w:rsidR="00061440" w:rsidRPr="00B94CBB">
        <w:rPr>
          <w:lang w:val="ro-RO"/>
        </w:rPr>
        <w:t xml:space="preserve"> la contractul </w:t>
      </w:r>
      <w:r w:rsidR="00755830">
        <w:rPr>
          <w:lang w:val="ro-RO"/>
        </w:rPr>
        <w:t>N</w:t>
      </w:r>
      <w:r w:rsidR="00D23993" w:rsidRPr="00B94CBB">
        <w:rPr>
          <w:lang w:val="ro-RO"/>
        </w:rPr>
        <w:t>r</w:t>
      </w:r>
      <w:r w:rsidR="00755830">
        <w:rPr>
          <w:lang w:val="ro-RO"/>
        </w:rPr>
        <w:t>.</w:t>
      </w:r>
      <w:r w:rsidR="00C97B9E">
        <w:rPr>
          <w:bCs/>
          <w:lang w:val="ro-RO"/>
        </w:rPr>
        <w:t>................</w:t>
      </w:r>
      <w:r w:rsidR="00755830" w:rsidRPr="00755830">
        <w:rPr>
          <w:bCs/>
          <w:lang w:val="ro-RO"/>
        </w:rPr>
        <w:t>/</w:t>
      </w:r>
      <w:r w:rsidR="00C97B9E">
        <w:rPr>
          <w:bCs/>
          <w:lang w:val="ro-RO"/>
        </w:rPr>
        <w:t>.................................</w:t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</w:p>
    <w:p w14:paraId="0DF63028" w14:textId="77777777" w:rsidR="00221CE6" w:rsidRPr="00B94CBB" w:rsidRDefault="0026231C" w:rsidP="00A24B85">
      <w:pPr>
        <w:rPr>
          <w:lang w:val="ro-RO"/>
        </w:rPr>
      </w:pPr>
      <w:r w:rsidRPr="00B94CBB">
        <w:rPr>
          <w:lang w:val="ro-RO"/>
        </w:rPr>
        <w:tab/>
      </w:r>
      <w:r w:rsidRPr="00B94CBB">
        <w:rPr>
          <w:lang w:val="ro-RO"/>
        </w:rPr>
        <w:tab/>
      </w:r>
      <w:r w:rsidRPr="00B94CBB">
        <w:rPr>
          <w:lang w:val="ro-RO"/>
        </w:rPr>
        <w:tab/>
      </w:r>
      <w:r w:rsidR="007D6013" w:rsidRPr="00B94CBB">
        <w:rPr>
          <w:lang w:val="ro-RO"/>
        </w:rPr>
        <w:t xml:space="preserve"> </w:t>
      </w:r>
    </w:p>
    <w:p w14:paraId="38A21725" w14:textId="77777777" w:rsidR="001C0DB0" w:rsidRPr="00B94CBB" w:rsidRDefault="001C0DB0" w:rsidP="001C0DB0">
      <w:pPr>
        <w:rPr>
          <w:lang w:val="ro-RO"/>
        </w:rPr>
      </w:pPr>
    </w:p>
    <w:p w14:paraId="3D5EAB27" w14:textId="77777777" w:rsidR="001C0DB0" w:rsidRPr="00B94CBB" w:rsidRDefault="001C0DB0" w:rsidP="008F2E96">
      <w:pPr>
        <w:jc w:val="center"/>
        <w:rPr>
          <w:lang w:val="ro-RO"/>
        </w:rPr>
      </w:pPr>
      <w:r w:rsidRPr="00B94CBB">
        <w:rPr>
          <w:lang w:val="ro-RO"/>
        </w:rPr>
        <w:t>PROCES VERBAL</w:t>
      </w:r>
    </w:p>
    <w:p w14:paraId="4886E3E7" w14:textId="4C1FA83B" w:rsidR="008541B7" w:rsidRPr="00B94CBB" w:rsidRDefault="001C0DB0" w:rsidP="00FF5FE9">
      <w:pPr>
        <w:jc w:val="center"/>
        <w:rPr>
          <w:lang w:val="ro-RO"/>
        </w:rPr>
      </w:pPr>
      <w:r w:rsidRPr="00B94CBB">
        <w:rPr>
          <w:lang w:val="ro-RO"/>
        </w:rPr>
        <w:t xml:space="preserve">DE </w:t>
      </w:r>
      <w:r w:rsidR="00061440" w:rsidRPr="00B94CBB">
        <w:rPr>
          <w:lang w:val="ro-RO"/>
        </w:rPr>
        <w:t>RECEPŢ</w:t>
      </w:r>
      <w:r w:rsidR="008F2E96" w:rsidRPr="00B94CBB">
        <w:rPr>
          <w:lang w:val="ro-RO"/>
        </w:rPr>
        <w:t xml:space="preserve">IE </w:t>
      </w:r>
      <w:r w:rsidR="00D202E3" w:rsidRPr="00B94CBB">
        <w:rPr>
          <w:lang w:val="ro-RO"/>
        </w:rPr>
        <w:t>CA</w:t>
      </w:r>
      <w:r w:rsidR="003872F0">
        <w:rPr>
          <w:lang w:val="ro-RO"/>
        </w:rPr>
        <w:t xml:space="preserve">LITATIVĂ </w:t>
      </w:r>
      <w:r w:rsidR="008D0EFF">
        <w:rPr>
          <w:lang w:val="ro-RO"/>
        </w:rPr>
        <w:t xml:space="preserve">ÎN </w:t>
      </w:r>
      <w:r w:rsidR="003872F0">
        <w:rPr>
          <w:lang w:val="ro-RO"/>
        </w:rPr>
        <w:t xml:space="preserve">FABRICĂ </w:t>
      </w:r>
      <w:r w:rsidR="00D202E3" w:rsidRPr="00B94CBB">
        <w:rPr>
          <w:lang w:val="ro-RO"/>
        </w:rPr>
        <w:t xml:space="preserve"> </w:t>
      </w:r>
      <w:r w:rsidR="008F2E96" w:rsidRPr="00B94CBB">
        <w:rPr>
          <w:lang w:val="ro-RO"/>
        </w:rPr>
        <w:t>A ECHIPAMENTELOR</w:t>
      </w:r>
      <w:r w:rsidR="00C70032">
        <w:rPr>
          <w:lang w:val="ro-RO"/>
        </w:rPr>
        <w:t xml:space="preserve"> (Emițătoare FM)</w:t>
      </w:r>
      <w:r w:rsidR="008F2E96" w:rsidRPr="00B94CBB">
        <w:rPr>
          <w:lang w:val="ro-RO"/>
        </w:rPr>
        <w:t xml:space="preserve"> </w:t>
      </w:r>
      <w:r w:rsidR="00B32C55">
        <w:rPr>
          <w:lang w:val="ro-RO"/>
        </w:rPr>
        <w:t>- MODEL</w:t>
      </w:r>
      <w:r w:rsidR="008F2E96" w:rsidRPr="00B94CBB">
        <w:rPr>
          <w:lang w:val="ro-RO"/>
        </w:rPr>
        <w:t xml:space="preserve"> </w:t>
      </w:r>
    </w:p>
    <w:p w14:paraId="79E1E34A" w14:textId="77777777" w:rsidR="001C0DB0" w:rsidRPr="00B94CBB" w:rsidRDefault="001C0DB0" w:rsidP="001C0DB0">
      <w:pPr>
        <w:rPr>
          <w:i/>
          <w:lang w:val="ro-RO"/>
        </w:rPr>
      </w:pPr>
      <w:r w:rsidRPr="00B94CBB">
        <w:rPr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</w:p>
    <w:p w14:paraId="75D28A5D" w14:textId="77777777" w:rsidR="00C70032" w:rsidRDefault="00061440" w:rsidP="00C97B9E">
      <w:pPr>
        <w:jc w:val="both"/>
        <w:rPr>
          <w:lang w:val="ro-RO"/>
        </w:rPr>
      </w:pPr>
      <w:r w:rsidRPr="00B94CBB">
        <w:rPr>
          <w:lang w:val="ro-RO"/>
        </w:rPr>
        <w:t>Încheiat astăzi,</w:t>
      </w:r>
      <w:r w:rsidR="00DA64CD" w:rsidRPr="00B94CBB">
        <w:rPr>
          <w:lang w:val="ro-RO"/>
        </w:rPr>
        <w:t xml:space="preserve"> </w:t>
      </w:r>
      <w:r w:rsidR="007A2709" w:rsidRPr="00B94CBB">
        <w:rPr>
          <w:lang w:val="ro-RO"/>
        </w:rPr>
        <w:t>....................</w:t>
      </w:r>
      <w:r w:rsidR="00755830">
        <w:rPr>
          <w:lang w:val="ro-RO"/>
        </w:rPr>
        <w:t>..</w:t>
      </w:r>
      <w:r w:rsidR="007A2709" w:rsidRPr="00B94CBB">
        <w:rPr>
          <w:lang w:val="ro-RO"/>
        </w:rPr>
        <w:t>.</w:t>
      </w:r>
      <w:r w:rsidR="00755830">
        <w:rPr>
          <w:lang w:val="ro-RO"/>
        </w:rPr>
        <w:t>.........</w:t>
      </w:r>
      <w:r w:rsidR="007A2709" w:rsidRPr="00B94CBB">
        <w:rPr>
          <w:lang w:val="ro-RO"/>
        </w:rPr>
        <w:t xml:space="preserve">...... </w:t>
      </w:r>
      <w:r w:rsidRPr="00B94CBB">
        <w:rPr>
          <w:lang w:val="ro-RO"/>
        </w:rPr>
        <w:t xml:space="preserve">cu ocazia </w:t>
      </w:r>
      <w:r w:rsidR="007A2709" w:rsidRPr="00B94CBB">
        <w:rPr>
          <w:lang w:val="ro-RO"/>
        </w:rPr>
        <w:t>recepționării</w:t>
      </w:r>
      <w:r w:rsidR="001C0DB0" w:rsidRPr="00B94CBB">
        <w:rPr>
          <w:lang w:val="ro-RO"/>
        </w:rPr>
        <w:t xml:space="preserve"> </w:t>
      </w:r>
      <w:r w:rsidR="003872F0">
        <w:rPr>
          <w:lang w:val="ro-RO"/>
        </w:rPr>
        <w:t xml:space="preserve">calitative în fabrică, </w:t>
      </w:r>
      <w:r w:rsidR="00C97B9E">
        <w:rPr>
          <w:lang w:val="ro-RO"/>
        </w:rPr>
        <w:t xml:space="preserve"> a echipamentelor </w:t>
      </w:r>
      <w:r w:rsidR="003872F0">
        <w:rPr>
          <w:lang w:val="ro-RO"/>
        </w:rPr>
        <w:t xml:space="preserve">furnizate </w:t>
      </w:r>
      <w:r w:rsidR="00C97B9E">
        <w:rPr>
          <w:lang w:val="ro-RO"/>
        </w:rPr>
        <w:t xml:space="preserve">conform contractului Nr............/.......................... </w:t>
      </w:r>
    </w:p>
    <w:p w14:paraId="69D98DEF" w14:textId="0A90F34D" w:rsidR="001C0DB0" w:rsidRDefault="00C97B9E" w:rsidP="00C97B9E">
      <w:pPr>
        <w:jc w:val="both"/>
        <w:rPr>
          <w:b/>
          <w:bCs/>
          <w:lang w:val="ro-RO"/>
        </w:rPr>
      </w:pPr>
      <w:r>
        <w:rPr>
          <w:lang w:val="ro-RO"/>
        </w:rPr>
        <w:t xml:space="preserve">Obiectul contractului: </w:t>
      </w:r>
      <w:r w:rsidR="006C1EF5" w:rsidRPr="00C70032">
        <w:rPr>
          <w:b/>
          <w:bCs/>
          <w:lang w:val="ro-RO"/>
        </w:rPr>
        <w:t>Set Emițătoare FM</w:t>
      </w:r>
      <w:r w:rsidRPr="00C70032">
        <w:rPr>
          <w:b/>
          <w:bCs/>
          <w:lang w:val="ro-RO"/>
        </w:rPr>
        <w:t xml:space="preserve"> </w:t>
      </w:r>
      <w:r w:rsidR="00C70032" w:rsidRPr="00C70032">
        <w:rPr>
          <w:b/>
          <w:bCs/>
          <w:lang w:val="ro-RO"/>
        </w:rPr>
        <w:t>2+1_1kW, 1+1_1 kW și 2+1_0,5kW</w:t>
      </w:r>
      <w:r w:rsidR="00C70032">
        <w:rPr>
          <w:lang w:val="ro-RO"/>
        </w:rPr>
        <w:t>.</w:t>
      </w:r>
    </w:p>
    <w:p w14:paraId="5A26F3FF" w14:textId="36434E05" w:rsidR="003872F0" w:rsidRDefault="003872F0" w:rsidP="00C97B9E">
      <w:pPr>
        <w:jc w:val="both"/>
        <w:rPr>
          <w:lang w:val="ro-RO"/>
        </w:rPr>
      </w:pPr>
      <w:r>
        <w:rPr>
          <w:lang w:val="ro-RO"/>
        </w:rPr>
        <w:t>Prezentul proces verbal se întocmește în baza testării echipament</w:t>
      </w:r>
      <w:r w:rsidR="00411D94">
        <w:rPr>
          <w:lang w:val="ro-RO"/>
        </w:rPr>
        <w:t>elor</w:t>
      </w:r>
      <w:r>
        <w:rPr>
          <w:lang w:val="ro-RO"/>
        </w:rPr>
        <w:t xml:space="preserve"> în fabrică</w:t>
      </w:r>
      <w:r w:rsidR="00E30133">
        <w:rPr>
          <w:lang w:val="ro-RO"/>
        </w:rPr>
        <w:t xml:space="preserve"> conform Anexa 3 la caietul de sarcini Nr........../.....................</w:t>
      </w:r>
      <w:r>
        <w:rPr>
          <w:lang w:val="ro-RO"/>
        </w:rPr>
        <w:t xml:space="preserve"> și are anexat </w:t>
      </w:r>
      <w:r w:rsidR="00E30133">
        <w:rPr>
          <w:lang w:val="ro-RO"/>
        </w:rPr>
        <w:t>fișa de testare și valorile calitative măsurate în fabrică.</w:t>
      </w:r>
    </w:p>
    <w:p w14:paraId="236B663D" w14:textId="77777777" w:rsidR="00E01CF0" w:rsidRPr="00B94CBB" w:rsidRDefault="00E01CF0" w:rsidP="00C97B9E">
      <w:pPr>
        <w:jc w:val="both"/>
        <w:rPr>
          <w:lang w:val="ro-RO"/>
        </w:rPr>
      </w:pPr>
    </w:p>
    <w:p w14:paraId="6A3DFB83" w14:textId="77777777" w:rsidR="001C0DB0" w:rsidRPr="00B94CBB" w:rsidRDefault="001C0DB0" w:rsidP="00C97B9E">
      <w:pPr>
        <w:jc w:val="both"/>
        <w:rPr>
          <w:lang w:val="ro-RO"/>
        </w:rPr>
      </w:pPr>
      <w:r w:rsidRPr="00B94CBB">
        <w:rPr>
          <w:lang w:val="ro-RO"/>
        </w:rPr>
        <w:t xml:space="preserve">Comisia </w:t>
      </w:r>
      <w:r w:rsidR="008822F9" w:rsidRPr="00B94CBB">
        <w:rPr>
          <w:lang w:val="ro-RO"/>
        </w:rPr>
        <w:t>f</w:t>
      </w:r>
      <w:r w:rsidR="00061440" w:rsidRPr="00B94CBB">
        <w:rPr>
          <w:lang w:val="ro-RO"/>
        </w:rPr>
        <w:t>ormată</w:t>
      </w:r>
      <w:r w:rsidR="00454B51" w:rsidRPr="00B94CBB">
        <w:rPr>
          <w:lang w:val="ro-RO"/>
        </w:rPr>
        <w:t xml:space="preserve"> din:</w:t>
      </w:r>
    </w:p>
    <w:p w14:paraId="66E6CA1F" w14:textId="77777777" w:rsidR="001C0DB0" w:rsidRPr="00B94CBB" w:rsidRDefault="001609C0" w:rsidP="00C97B9E">
      <w:pPr>
        <w:jc w:val="both"/>
        <w:rPr>
          <w:lang w:val="ro-RO"/>
        </w:rPr>
      </w:pPr>
      <w:r w:rsidRPr="00B94CBB">
        <w:rPr>
          <w:lang w:val="ro-RO"/>
        </w:rPr>
        <w:tab/>
      </w:r>
      <w:r w:rsidR="001C0DB0" w:rsidRPr="00B94CBB">
        <w:rPr>
          <w:lang w:val="ro-RO"/>
        </w:rPr>
        <w:tab/>
      </w:r>
    </w:p>
    <w:p w14:paraId="3EE4F8EE" w14:textId="77777777" w:rsidR="00C37727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712E8AFD" w14:textId="77777777" w:rsidR="00C97B9E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21970585" w14:textId="77777777" w:rsidR="00C97B9E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39BB91AA" w14:textId="77777777" w:rsidR="00C97B9E" w:rsidRPr="00B94CBB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2388F837" w14:textId="08794DDB" w:rsidR="00061440" w:rsidRPr="00B94CBB" w:rsidRDefault="008541B7" w:rsidP="00E01823">
      <w:pPr>
        <w:jc w:val="both"/>
        <w:rPr>
          <w:lang w:val="ro-RO"/>
        </w:rPr>
      </w:pPr>
      <w:r w:rsidRPr="00B94CBB">
        <w:rPr>
          <w:lang w:val="ro-RO"/>
        </w:rPr>
        <w:tab/>
      </w:r>
      <w:r w:rsidRPr="00B94CBB">
        <w:rPr>
          <w:lang w:val="ro-RO"/>
        </w:rPr>
        <w:tab/>
      </w:r>
      <w:bookmarkStart w:id="0" w:name="_GoBack"/>
      <w:bookmarkEnd w:id="0"/>
    </w:p>
    <w:p w14:paraId="58A7252E" w14:textId="23A6E182" w:rsidR="003028DC" w:rsidRPr="00B94CBB" w:rsidRDefault="00061440" w:rsidP="00CC2B2C">
      <w:pPr>
        <w:jc w:val="both"/>
        <w:rPr>
          <w:lang w:val="ro-RO"/>
        </w:rPr>
      </w:pPr>
      <w:r w:rsidRPr="00B94CBB">
        <w:rPr>
          <w:lang w:val="ro-RO"/>
        </w:rPr>
        <w:t>a</w:t>
      </w:r>
      <w:r w:rsidR="0015045E" w:rsidRPr="00B94CBB">
        <w:rPr>
          <w:lang w:val="ro-RO"/>
        </w:rPr>
        <w:t xml:space="preserve"> </w:t>
      </w:r>
      <w:r w:rsidR="001C0DB0" w:rsidRPr="00B94CBB">
        <w:rPr>
          <w:lang w:val="ro-RO"/>
        </w:rPr>
        <w:t xml:space="preserve">procedat la </w:t>
      </w:r>
      <w:r w:rsidR="00E30133">
        <w:rPr>
          <w:lang w:val="ro-RO"/>
        </w:rPr>
        <w:t>verificarea calitativă</w:t>
      </w:r>
      <w:r w:rsidR="00701342">
        <w:rPr>
          <w:lang w:val="ro-RO"/>
        </w:rPr>
        <w:t xml:space="preserve"> în fabrică </w:t>
      </w:r>
      <w:r w:rsidR="001C0DB0" w:rsidRPr="00B94CBB">
        <w:rPr>
          <w:lang w:val="ro-RO"/>
        </w:rPr>
        <w:t xml:space="preserve"> a</w:t>
      </w:r>
      <w:r w:rsidR="00C70032">
        <w:rPr>
          <w:lang w:val="ro-RO"/>
        </w:rPr>
        <w:t xml:space="preserve"> </w:t>
      </w:r>
      <w:r w:rsidR="00C70032" w:rsidRPr="00C70032">
        <w:rPr>
          <w:b/>
          <w:bCs/>
          <w:lang w:val="ro-RO"/>
        </w:rPr>
        <w:t>Set Emițătoare FM 2+1_1kW, 1+1_1 kW și 2+1_0,5kW</w:t>
      </w:r>
      <w:r w:rsidR="001C0DB0" w:rsidRPr="00B94CBB">
        <w:rPr>
          <w:lang w:val="ro-RO"/>
        </w:rPr>
        <w:t xml:space="preserve">  ce constituie furnitura</w:t>
      </w:r>
      <w:r w:rsidR="001609C0" w:rsidRPr="00B94CBB">
        <w:rPr>
          <w:lang w:val="ro-RO"/>
        </w:rPr>
        <w:t xml:space="preserve"> contractului </w:t>
      </w:r>
      <w:r w:rsidR="00701342">
        <w:rPr>
          <w:lang w:val="ro-RO"/>
        </w:rPr>
        <w:t>N</w:t>
      </w:r>
      <w:r w:rsidR="001609C0" w:rsidRPr="00B94CBB">
        <w:rPr>
          <w:lang w:val="ro-RO"/>
        </w:rPr>
        <w:t>r.</w:t>
      </w:r>
      <w:r w:rsidR="007A2709" w:rsidRPr="00B94CBB">
        <w:rPr>
          <w:lang w:val="ro-RO"/>
        </w:rPr>
        <w:t>....</w:t>
      </w:r>
      <w:r w:rsidR="00755830">
        <w:rPr>
          <w:lang w:val="ro-RO"/>
        </w:rPr>
        <w:t>..</w:t>
      </w:r>
      <w:r w:rsidR="007A2709" w:rsidRPr="00B94CBB">
        <w:rPr>
          <w:lang w:val="ro-RO"/>
        </w:rPr>
        <w:t>......</w:t>
      </w:r>
      <w:r w:rsidR="00701342">
        <w:rPr>
          <w:lang w:val="ro-RO"/>
        </w:rPr>
        <w:t>/</w:t>
      </w:r>
      <w:r w:rsidR="007A2709" w:rsidRPr="00B94CBB">
        <w:rPr>
          <w:lang w:val="ro-RO"/>
        </w:rPr>
        <w:t>.........</w:t>
      </w:r>
      <w:r w:rsidR="00755830">
        <w:rPr>
          <w:lang w:val="ro-RO"/>
        </w:rPr>
        <w:t>....</w:t>
      </w:r>
      <w:r w:rsidR="007A2709" w:rsidRPr="00B94CBB">
        <w:rPr>
          <w:lang w:val="ro-RO"/>
        </w:rPr>
        <w:t xml:space="preserve">.............. </w:t>
      </w:r>
      <w:r w:rsidRPr="00B94CBB">
        <w:rPr>
          <w:lang w:val="ro-RO"/>
        </w:rPr>
        <w:t>încheiat î</w:t>
      </w:r>
      <w:r w:rsidR="001609C0" w:rsidRPr="00B94CBB">
        <w:rPr>
          <w:lang w:val="ro-RO"/>
        </w:rPr>
        <w:t>ntre S</w:t>
      </w:r>
      <w:r w:rsidR="00731154" w:rsidRPr="00B94CBB">
        <w:rPr>
          <w:lang w:val="ro-RO"/>
        </w:rPr>
        <w:t>.</w:t>
      </w:r>
      <w:r w:rsidR="001609C0" w:rsidRPr="00B94CBB">
        <w:rPr>
          <w:lang w:val="ro-RO"/>
        </w:rPr>
        <w:t>N</w:t>
      </w:r>
      <w:r w:rsidR="00731154" w:rsidRPr="00B94CBB">
        <w:rPr>
          <w:lang w:val="ro-RO"/>
        </w:rPr>
        <w:t>.</w:t>
      </w:r>
      <w:r w:rsidRPr="00B94CBB">
        <w:rPr>
          <w:lang w:val="ro-RO"/>
        </w:rPr>
        <w:t xml:space="preserve"> Radiocomunica</w:t>
      </w:r>
      <w:r w:rsidR="00B94CBB" w:rsidRPr="00B94CBB">
        <w:rPr>
          <w:lang w:val="ro-RO"/>
        </w:rPr>
        <w:t>ț</w:t>
      </w:r>
      <w:r w:rsidR="001609C0" w:rsidRPr="00B94CBB">
        <w:rPr>
          <w:lang w:val="ro-RO"/>
        </w:rPr>
        <w:t>ii S</w:t>
      </w:r>
      <w:r w:rsidR="00731154" w:rsidRPr="00B94CBB">
        <w:rPr>
          <w:lang w:val="ro-RO"/>
        </w:rPr>
        <w:t>.</w:t>
      </w:r>
      <w:r w:rsidR="001609C0" w:rsidRPr="00B94CBB">
        <w:rPr>
          <w:lang w:val="ro-RO"/>
        </w:rPr>
        <w:t>A</w:t>
      </w:r>
      <w:r w:rsidR="00731154" w:rsidRPr="00B94CBB">
        <w:rPr>
          <w:lang w:val="ro-RO"/>
        </w:rPr>
        <w:t>.</w:t>
      </w:r>
      <w:r w:rsidRPr="00B94CBB">
        <w:rPr>
          <w:lang w:val="ro-RO"/>
        </w:rPr>
        <w:t xml:space="preserve"> </w:t>
      </w:r>
      <w:r w:rsidR="00B94CBB" w:rsidRPr="00B94CBB">
        <w:rPr>
          <w:lang w:val="ro-RO"/>
        </w:rPr>
        <w:t>ș</w:t>
      </w:r>
      <w:r w:rsidR="001609C0" w:rsidRPr="00B94CBB">
        <w:rPr>
          <w:lang w:val="ro-RO"/>
        </w:rPr>
        <w:t xml:space="preserve">i </w:t>
      </w:r>
      <w:r w:rsidR="001C1EBB" w:rsidRPr="00B94CBB">
        <w:rPr>
          <w:lang w:val="ro-RO"/>
        </w:rPr>
        <w:t xml:space="preserve"> </w:t>
      </w:r>
      <w:r w:rsidR="007A2709" w:rsidRPr="00B94CBB">
        <w:rPr>
          <w:lang w:val="ro-RO"/>
        </w:rPr>
        <w:t>.................</w:t>
      </w:r>
      <w:r w:rsidR="00755830">
        <w:rPr>
          <w:lang w:val="ro-RO"/>
        </w:rPr>
        <w:t>......................................</w:t>
      </w:r>
      <w:r w:rsidR="007A2709" w:rsidRPr="00B94CBB">
        <w:rPr>
          <w:lang w:val="ro-RO"/>
        </w:rPr>
        <w:t xml:space="preserve">........................ </w:t>
      </w:r>
      <w:r w:rsidR="00D23993" w:rsidRPr="00B94CBB">
        <w:rPr>
          <w:lang w:val="ro-RO"/>
        </w:rPr>
        <w:t>,</w:t>
      </w:r>
      <w:r w:rsidR="007A2709" w:rsidRPr="00B94CBB">
        <w:rPr>
          <w:lang w:val="ro-RO"/>
        </w:rPr>
        <w:t xml:space="preserve"> </w:t>
      </w:r>
      <w:r w:rsidRPr="00B94CBB">
        <w:rPr>
          <w:lang w:val="ro-RO"/>
        </w:rPr>
        <w:t xml:space="preserve"> consta</w:t>
      </w:r>
      <w:r w:rsidR="00731154" w:rsidRPr="00B94CBB">
        <w:rPr>
          <w:lang w:val="ro-RO"/>
        </w:rPr>
        <w:t>t</w:t>
      </w:r>
      <w:r w:rsidRPr="00B94CBB">
        <w:rPr>
          <w:lang w:val="ro-RO"/>
        </w:rPr>
        <w:t>â</w:t>
      </w:r>
      <w:r w:rsidR="00731154" w:rsidRPr="00B94CBB">
        <w:rPr>
          <w:lang w:val="ro-RO"/>
        </w:rPr>
        <w:t>nd</w:t>
      </w:r>
      <w:r w:rsidRPr="00B94CBB">
        <w:rPr>
          <w:lang w:val="ro-RO"/>
        </w:rPr>
        <w:t xml:space="preserve"> că</w:t>
      </w:r>
      <w:r w:rsidR="003028DC" w:rsidRPr="00B94CBB">
        <w:rPr>
          <w:lang w:val="ro-RO"/>
        </w:rPr>
        <w:t>:</w:t>
      </w:r>
    </w:p>
    <w:p w14:paraId="6DEF0F46" w14:textId="77777777" w:rsidR="00C70032" w:rsidRDefault="00C70032" w:rsidP="00CC2B2C">
      <w:pPr>
        <w:jc w:val="both"/>
        <w:rPr>
          <w:lang w:val="ro-RO"/>
        </w:rPr>
      </w:pPr>
    </w:p>
    <w:p w14:paraId="1F4A2F54" w14:textId="37C07902" w:rsidR="001C0DB0" w:rsidRPr="00B94CBB" w:rsidRDefault="003028DC" w:rsidP="00CC2B2C">
      <w:pPr>
        <w:jc w:val="both"/>
        <w:rPr>
          <w:lang w:val="ro-RO"/>
        </w:rPr>
      </w:pPr>
      <w:r w:rsidRPr="00B94CBB">
        <w:rPr>
          <w:lang w:val="ro-RO"/>
        </w:rPr>
        <w:t xml:space="preserve">- </w:t>
      </w:r>
      <w:r w:rsidR="00E30133">
        <w:rPr>
          <w:lang w:val="ro-RO"/>
        </w:rPr>
        <w:t xml:space="preserve">Echipamentele </w:t>
      </w:r>
      <w:r w:rsidR="00701342">
        <w:rPr>
          <w:lang w:val="ro-RO"/>
        </w:rPr>
        <w:t>testate</w:t>
      </w:r>
      <w:r w:rsidR="00E30133">
        <w:rPr>
          <w:lang w:val="ro-RO"/>
        </w:rPr>
        <w:t xml:space="preserve"> respectă / nu respectă </w:t>
      </w:r>
      <w:r w:rsidR="00701342">
        <w:rPr>
          <w:lang w:val="ro-RO"/>
        </w:rPr>
        <w:t xml:space="preserve">cerințele tehnice conform propunerii tehnice </w:t>
      </w:r>
    </w:p>
    <w:p w14:paraId="7C066647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017AFCF" w14:textId="77777777" w:rsidR="00C70032" w:rsidRDefault="00C70032" w:rsidP="00C97B9E">
      <w:pPr>
        <w:jc w:val="both"/>
        <w:rPr>
          <w:lang w:val="ro-RO"/>
        </w:rPr>
      </w:pPr>
    </w:p>
    <w:p w14:paraId="614A1572" w14:textId="5425FAE9" w:rsidR="001C0DB0" w:rsidRPr="00B94CBB" w:rsidRDefault="001C0DB0" w:rsidP="00C97B9E">
      <w:pPr>
        <w:jc w:val="both"/>
        <w:rPr>
          <w:lang w:val="ro-RO"/>
        </w:rPr>
      </w:pPr>
      <w:r w:rsidRPr="00B94CBB">
        <w:rPr>
          <w:lang w:val="ro-RO"/>
        </w:rPr>
        <w:t xml:space="preserve">Toate </w:t>
      </w:r>
      <w:r w:rsidR="00701342">
        <w:rPr>
          <w:lang w:val="ro-RO"/>
        </w:rPr>
        <w:t>fișele cu măsurători tehnice</w:t>
      </w:r>
      <w:r w:rsidRPr="00B94CBB">
        <w:rPr>
          <w:lang w:val="ro-RO"/>
        </w:rPr>
        <w:t xml:space="preserve"> s</w:t>
      </w:r>
      <w:r w:rsidR="00731154" w:rsidRPr="00B94CBB">
        <w:rPr>
          <w:lang w:val="ro-RO"/>
        </w:rPr>
        <w:t>u</w:t>
      </w:r>
      <w:r w:rsidR="00061440" w:rsidRPr="00B94CBB">
        <w:rPr>
          <w:lang w:val="ro-RO"/>
        </w:rPr>
        <w:t>nt trecute î</w:t>
      </w:r>
      <w:r w:rsidRPr="00B94CBB">
        <w:rPr>
          <w:lang w:val="ro-RO"/>
        </w:rPr>
        <w:t>n anexele</w:t>
      </w:r>
      <w:r w:rsidR="00417FB6" w:rsidRPr="00B94CBB">
        <w:rPr>
          <w:lang w:val="ro-RO"/>
        </w:rPr>
        <w:t xml:space="preserve">(a) </w:t>
      </w:r>
      <w:r w:rsidRPr="00B94CBB">
        <w:rPr>
          <w:lang w:val="ro-RO"/>
        </w:rPr>
        <w:t xml:space="preserve">ce </w:t>
      </w:r>
      <w:r w:rsidR="00417FB6" w:rsidRPr="00B94CBB">
        <w:rPr>
          <w:lang w:val="ro-RO"/>
        </w:rPr>
        <w:t xml:space="preserve">constituie </w:t>
      </w:r>
      <w:r w:rsidRPr="00B94CBB">
        <w:rPr>
          <w:lang w:val="ro-RO"/>
        </w:rPr>
        <w:t>par</w:t>
      </w:r>
      <w:r w:rsidR="00061440" w:rsidRPr="00B94CBB">
        <w:rPr>
          <w:lang w:val="ro-RO"/>
        </w:rPr>
        <w:t>te componentă</w:t>
      </w:r>
      <w:r w:rsidRPr="00B94CBB">
        <w:rPr>
          <w:lang w:val="ro-RO"/>
        </w:rPr>
        <w:t xml:space="preserve"> a</w:t>
      </w:r>
      <w:r w:rsidR="00061440" w:rsidRPr="00B94CBB">
        <w:rPr>
          <w:lang w:val="ro-RO"/>
        </w:rPr>
        <w:t xml:space="preserve"> acestui proces verbal de recep</w:t>
      </w:r>
      <w:r w:rsidR="00B94CBB">
        <w:rPr>
          <w:lang w:val="ro-RO"/>
        </w:rPr>
        <w:t>ț</w:t>
      </w:r>
      <w:r w:rsidRPr="00B94CBB">
        <w:rPr>
          <w:lang w:val="ro-RO"/>
        </w:rPr>
        <w:t>ie.</w:t>
      </w:r>
    </w:p>
    <w:p w14:paraId="72259199" w14:textId="77777777" w:rsidR="00454B51" w:rsidRPr="00B94CBB" w:rsidRDefault="00454B51" w:rsidP="00C97B9E">
      <w:pPr>
        <w:jc w:val="both"/>
        <w:rPr>
          <w:lang w:val="ro-RO"/>
        </w:rPr>
      </w:pPr>
    </w:p>
    <w:p w14:paraId="264F9CF6" w14:textId="77777777" w:rsidR="00454B51" w:rsidRPr="00B94CBB" w:rsidRDefault="00454B51" w:rsidP="00C97B9E">
      <w:pPr>
        <w:rPr>
          <w:lang w:val="ro-RO"/>
        </w:rPr>
      </w:pPr>
      <w:r w:rsidRPr="00B94CBB">
        <w:rPr>
          <w:lang w:val="ro-RO"/>
        </w:rPr>
        <w:t>Observatii:</w:t>
      </w:r>
      <w:r w:rsidR="00922B13" w:rsidRPr="00B94CBB"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F0069">
        <w:rPr>
          <w:lang w:val="ro-RO"/>
        </w:rPr>
        <w:t>..................................</w:t>
      </w:r>
    </w:p>
    <w:p w14:paraId="57453EF1" w14:textId="77777777" w:rsidR="00885318" w:rsidRPr="00B94CBB" w:rsidRDefault="00885318" w:rsidP="00C97B9E">
      <w:pPr>
        <w:rPr>
          <w:lang w:val="ro-RO"/>
        </w:rPr>
      </w:pPr>
    </w:p>
    <w:p w14:paraId="168C7886" w14:textId="77777777" w:rsidR="00755830" w:rsidRDefault="0060620A" w:rsidP="00C97B9E">
      <w:pPr>
        <w:jc w:val="both"/>
        <w:rPr>
          <w:lang w:val="ro-RO"/>
        </w:rPr>
      </w:pPr>
      <w:r w:rsidRPr="00B94CBB">
        <w:rPr>
          <w:lang w:val="ro-RO"/>
        </w:rPr>
        <w:t>Membrii comisiei:</w:t>
      </w:r>
    </w:p>
    <w:p w14:paraId="25F85F68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4470F17F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3BED7160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1F233A5B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352D6A9C" w14:textId="77777777" w:rsidR="006B7485" w:rsidRPr="001A1BA2" w:rsidRDefault="00755830" w:rsidP="003028DC">
      <w:pPr>
        <w:jc w:val="both"/>
        <w:rPr>
          <w:lang w:val="ro-RO"/>
        </w:rPr>
      </w:pPr>
      <w:r>
        <w:rPr>
          <w:lang w:val="ro-RO"/>
        </w:rPr>
        <w:t xml:space="preserve"> </w:t>
      </w:r>
    </w:p>
    <w:sectPr w:rsidR="006B7485" w:rsidRPr="001A1BA2" w:rsidSect="00BC6079">
      <w:headerReference w:type="default" r:id="rId8"/>
      <w:footerReference w:type="default" r:id="rId9"/>
      <w:pgSz w:w="11907" w:h="16840" w:code="9"/>
      <w:pgMar w:top="1418" w:right="1134" w:bottom="1418" w:left="1701" w:header="431" w:footer="4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963E9" w14:textId="77777777" w:rsidR="00986DCA" w:rsidRDefault="00986DCA">
      <w:r>
        <w:separator/>
      </w:r>
    </w:p>
  </w:endnote>
  <w:endnote w:type="continuationSeparator" w:id="0">
    <w:p w14:paraId="3F3F4931" w14:textId="77777777" w:rsidR="00986DCA" w:rsidRDefault="00986DCA">
      <w:r>
        <w:continuationSeparator/>
      </w:r>
    </w:p>
  </w:endnote>
  <w:endnote w:type="continuationNotice" w:id="1">
    <w:p w14:paraId="49945082" w14:textId="77777777" w:rsidR="00986DCA" w:rsidRDefault="00986D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B0406" w14:textId="580C8C3D" w:rsidR="00FE76C5" w:rsidRDefault="00FE76C5" w:rsidP="008D494C">
    <w:pPr>
      <w:pStyle w:val="Footer"/>
      <w:tabs>
        <w:tab w:val="left" w:pos="2808"/>
        <w:tab w:val="center" w:pos="4995"/>
      </w:tabs>
      <w:ind w:left="-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0EEB6" w14:textId="77777777" w:rsidR="00986DCA" w:rsidRDefault="00986DCA">
      <w:r>
        <w:separator/>
      </w:r>
    </w:p>
  </w:footnote>
  <w:footnote w:type="continuationSeparator" w:id="0">
    <w:p w14:paraId="3645440F" w14:textId="77777777" w:rsidR="00986DCA" w:rsidRDefault="00986DCA">
      <w:r>
        <w:continuationSeparator/>
      </w:r>
    </w:p>
  </w:footnote>
  <w:footnote w:type="continuationNotice" w:id="1">
    <w:p w14:paraId="2850A806" w14:textId="77777777" w:rsidR="00986DCA" w:rsidRDefault="00986DC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5E3A0" w14:textId="36A312A0" w:rsidR="00FE76C5" w:rsidRDefault="00FE76C5" w:rsidP="00E018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21CB1"/>
    <w:multiLevelType w:val="hybridMultilevel"/>
    <w:tmpl w:val="C4905834"/>
    <w:lvl w:ilvl="0" w:tplc="4334979A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">
    <w:nsid w:val="77D87580"/>
    <w:multiLevelType w:val="hybridMultilevel"/>
    <w:tmpl w:val="6A40AEE8"/>
    <w:lvl w:ilvl="0" w:tplc="2760FE82">
      <w:start w:val="1"/>
      <w:numFmt w:val="lowerLetter"/>
      <w:lvlText w:val="%1."/>
      <w:lvlJc w:val="left"/>
      <w:pPr>
        <w:tabs>
          <w:tab w:val="num" w:pos="1139"/>
        </w:tabs>
        <w:ind w:left="11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9"/>
        </w:tabs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9"/>
        </w:tabs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9"/>
        </w:tabs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9"/>
        </w:tabs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9"/>
        </w:tabs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9"/>
        </w:tabs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9"/>
        </w:tabs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9"/>
        </w:tabs>
        <w:ind w:left="689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49">
      <o:colormru v:ext="edit" colors="#093f8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4F73"/>
    <w:rsid w:val="0001572E"/>
    <w:rsid w:val="00022E5A"/>
    <w:rsid w:val="00061440"/>
    <w:rsid w:val="00091082"/>
    <w:rsid w:val="000977C1"/>
    <w:rsid w:val="000E57D4"/>
    <w:rsid w:val="00104876"/>
    <w:rsid w:val="0013492D"/>
    <w:rsid w:val="00134ACE"/>
    <w:rsid w:val="0015045E"/>
    <w:rsid w:val="001609C0"/>
    <w:rsid w:val="00180390"/>
    <w:rsid w:val="00181235"/>
    <w:rsid w:val="00182238"/>
    <w:rsid w:val="001A1BA2"/>
    <w:rsid w:val="001C0DB0"/>
    <w:rsid w:val="001C1EBB"/>
    <w:rsid w:val="00204C06"/>
    <w:rsid w:val="00221CE6"/>
    <w:rsid w:val="002264E9"/>
    <w:rsid w:val="002322BE"/>
    <w:rsid w:val="0026231C"/>
    <w:rsid w:val="00262D2D"/>
    <w:rsid w:val="00292F36"/>
    <w:rsid w:val="003028DC"/>
    <w:rsid w:val="00305E8E"/>
    <w:rsid w:val="0031770B"/>
    <w:rsid w:val="0032362D"/>
    <w:rsid w:val="00325802"/>
    <w:rsid w:val="0033192A"/>
    <w:rsid w:val="00337345"/>
    <w:rsid w:val="00352376"/>
    <w:rsid w:val="00360381"/>
    <w:rsid w:val="003872F0"/>
    <w:rsid w:val="003A1E01"/>
    <w:rsid w:val="00411D94"/>
    <w:rsid w:val="00417FB6"/>
    <w:rsid w:val="004351B1"/>
    <w:rsid w:val="00454B51"/>
    <w:rsid w:val="0046550B"/>
    <w:rsid w:val="00487C56"/>
    <w:rsid w:val="004A5535"/>
    <w:rsid w:val="004C79F8"/>
    <w:rsid w:val="004D359C"/>
    <w:rsid w:val="004D41F6"/>
    <w:rsid w:val="00530F9D"/>
    <w:rsid w:val="00586CED"/>
    <w:rsid w:val="005F070B"/>
    <w:rsid w:val="005F7B41"/>
    <w:rsid w:val="00601082"/>
    <w:rsid w:val="00601763"/>
    <w:rsid w:val="0060620A"/>
    <w:rsid w:val="00617DB5"/>
    <w:rsid w:val="00620BAA"/>
    <w:rsid w:val="006325BC"/>
    <w:rsid w:val="0063794C"/>
    <w:rsid w:val="006558B9"/>
    <w:rsid w:val="006A2D9D"/>
    <w:rsid w:val="006A41C5"/>
    <w:rsid w:val="006A7FAA"/>
    <w:rsid w:val="006B7485"/>
    <w:rsid w:val="006C1EF5"/>
    <w:rsid w:val="006D2614"/>
    <w:rsid w:val="00701342"/>
    <w:rsid w:val="00731154"/>
    <w:rsid w:val="00735AF1"/>
    <w:rsid w:val="00755830"/>
    <w:rsid w:val="00762BE3"/>
    <w:rsid w:val="007A2709"/>
    <w:rsid w:val="007D6013"/>
    <w:rsid w:val="007E39F5"/>
    <w:rsid w:val="00805CE0"/>
    <w:rsid w:val="00807D56"/>
    <w:rsid w:val="008101B0"/>
    <w:rsid w:val="00833E5D"/>
    <w:rsid w:val="00844476"/>
    <w:rsid w:val="008541B7"/>
    <w:rsid w:val="00860B35"/>
    <w:rsid w:val="00864F73"/>
    <w:rsid w:val="008822F9"/>
    <w:rsid w:val="00884ABE"/>
    <w:rsid w:val="00885318"/>
    <w:rsid w:val="00895B38"/>
    <w:rsid w:val="008C6717"/>
    <w:rsid w:val="008D0EFF"/>
    <w:rsid w:val="008D28FD"/>
    <w:rsid w:val="008D494C"/>
    <w:rsid w:val="008D5E8E"/>
    <w:rsid w:val="008F2E96"/>
    <w:rsid w:val="0090412C"/>
    <w:rsid w:val="00922B13"/>
    <w:rsid w:val="009276D0"/>
    <w:rsid w:val="009507CE"/>
    <w:rsid w:val="00986DCA"/>
    <w:rsid w:val="00992808"/>
    <w:rsid w:val="009B7D41"/>
    <w:rsid w:val="00A05FC2"/>
    <w:rsid w:val="00A076D7"/>
    <w:rsid w:val="00A24B85"/>
    <w:rsid w:val="00A33F68"/>
    <w:rsid w:val="00A3474D"/>
    <w:rsid w:val="00A549F2"/>
    <w:rsid w:val="00AB714F"/>
    <w:rsid w:val="00AC74F5"/>
    <w:rsid w:val="00AC7A6B"/>
    <w:rsid w:val="00AD06B8"/>
    <w:rsid w:val="00AE26E3"/>
    <w:rsid w:val="00B32C55"/>
    <w:rsid w:val="00B434AB"/>
    <w:rsid w:val="00B50D40"/>
    <w:rsid w:val="00B861C9"/>
    <w:rsid w:val="00B94CBB"/>
    <w:rsid w:val="00BC6079"/>
    <w:rsid w:val="00BF0069"/>
    <w:rsid w:val="00BF0A33"/>
    <w:rsid w:val="00BF5ED8"/>
    <w:rsid w:val="00C37727"/>
    <w:rsid w:val="00C70032"/>
    <w:rsid w:val="00C96575"/>
    <w:rsid w:val="00C97B9E"/>
    <w:rsid w:val="00CC29B8"/>
    <w:rsid w:val="00CC2B2C"/>
    <w:rsid w:val="00CF7463"/>
    <w:rsid w:val="00D20261"/>
    <w:rsid w:val="00D202E3"/>
    <w:rsid w:val="00D23993"/>
    <w:rsid w:val="00D45E1B"/>
    <w:rsid w:val="00D50538"/>
    <w:rsid w:val="00D6004F"/>
    <w:rsid w:val="00D770F1"/>
    <w:rsid w:val="00D83944"/>
    <w:rsid w:val="00D86957"/>
    <w:rsid w:val="00D96530"/>
    <w:rsid w:val="00DA64CD"/>
    <w:rsid w:val="00DC09C6"/>
    <w:rsid w:val="00E01823"/>
    <w:rsid w:val="00E01CF0"/>
    <w:rsid w:val="00E04DB6"/>
    <w:rsid w:val="00E30133"/>
    <w:rsid w:val="00E8791A"/>
    <w:rsid w:val="00F22B8B"/>
    <w:rsid w:val="00F314F3"/>
    <w:rsid w:val="00F336F8"/>
    <w:rsid w:val="00F42EBE"/>
    <w:rsid w:val="00F55208"/>
    <w:rsid w:val="00F6459D"/>
    <w:rsid w:val="00FC522B"/>
    <w:rsid w:val="00FD15EE"/>
    <w:rsid w:val="00FE76C5"/>
    <w:rsid w:val="00FF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93f88"/>
    </o:shapedefaults>
    <o:shapelayout v:ext="edit">
      <o:idmap v:ext="edit" data="1"/>
    </o:shapelayout>
  </w:shapeDefaults>
  <w:decimalSymbol w:val="."/>
  <w:listSeparator w:val=","/>
  <w14:docId w14:val="20A294F4"/>
  <w15:chartTrackingRefBased/>
  <w15:docId w15:val="{0DA22A81-2AE1-46CD-987B-8467CAB40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E01823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8D494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ocuments%20and%20Settings\iulian\Local%20Settings\Temp\Temporary%20Directory%202%20for%20Antet_DR_Timis.dot.zip\Antet_DR_Timis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C2609-CDB9-4DCF-ABEE-A98528DE6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Antet_DR_Timis.dot</Template>
  <TotalTime>10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</vt:lpstr>
      <vt:lpstr>    </vt:lpstr>
    </vt:vector>
  </TitlesOfParts>
  <Company>ii</Company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iulian</dc:creator>
  <cp:keywords/>
  <cp:lastModifiedBy>Viorica Catruna</cp:lastModifiedBy>
  <cp:revision>29</cp:revision>
  <cp:lastPrinted>2020-07-23T06:15:00Z</cp:lastPrinted>
  <dcterms:created xsi:type="dcterms:W3CDTF">2022-06-27T09:05:00Z</dcterms:created>
  <dcterms:modified xsi:type="dcterms:W3CDTF">2022-10-18T18:23:00Z</dcterms:modified>
</cp:coreProperties>
</file>